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377" w:rsidRPr="004F3377" w:rsidRDefault="00C76CA1" w:rsidP="004F3377">
      <w:pPr>
        <w:adjustRightInd w:val="0"/>
        <w:ind w:right="1109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 </w:t>
      </w:r>
    </w:p>
    <w:p w:rsidR="004F3377" w:rsidRPr="004F3377" w:rsidRDefault="004F3377" w:rsidP="004F3377">
      <w:pPr>
        <w:ind w:right="1109"/>
        <w:jc w:val="right"/>
        <w:rPr>
          <w:rFonts w:ascii="Arial Narrow" w:hAnsi="Arial Narrow" w:cs="Arial"/>
        </w:rPr>
      </w:pPr>
      <w:bookmarkStart w:id="0" w:name="_Hlk126582639"/>
      <w:r w:rsidRPr="004F3377">
        <w:rPr>
          <w:rFonts w:ascii="Arial Narrow" w:hAnsi="Arial Narrow" w:cs="Arial"/>
        </w:rPr>
        <w:t xml:space="preserve">Załącznik nr </w:t>
      </w:r>
      <w:r w:rsidR="00C24CBD">
        <w:rPr>
          <w:rFonts w:ascii="Arial Narrow" w:hAnsi="Arial Narrow" w:cs="Arial"/>
        </w:rPr>
        <w:t>7</w:t>
      </w:r>
      <w:r w:rsidRPr="004F3377">
        <w:rPr>
          <w:rFonts w:ascii="Arial Narrow" w:hAnsi="Arial Narrow" w:cs="Arial"/>
        </w:rPr>
        <w:t xml:space="preserve"> do postępowania zakupowego </w:t>
      </w:r>
    </w:p>
    <w:bookmarkEnd w:id="0"/>
    <w:p w:rsid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color w:val="000000"/>
          <w:sz w:val="28"/>
          <w:szCs w:val="28"/>
        </w:rPr>
      </w:pPr>
      <w:r w:rsidRPr="004F3377">
        <w:rPr>
          <w:rFonts w:ascii="Arial Narrow" w:hAnsi="Arial Narrow" w:cs="Arial"/>
          <w:color w:val="000000"/>
          <w:sz w:val="28"/>
          <w:szCs w:val="28"/>
        </w:rPr>
        <w:t xml:space="preserve">Numer sprawy </w:t>
      </w:r>
      <w:r w:rsidRPr="004F3377">
        <w:rPr>
          <w:rFonts w:ascii="Arial Narrow" w:hAnsi="Arial Narrow" w:cs="Arial"/>
          <w:b/>
          <w:bCs/>
          <w:color w:val="000000"/>
          <w:sz w:val="28"/>
          <w:szCs w:val="28"/>
        </w:rPr>
        <w:t>BR/RPOZ/2024</w:t>
      </w:r>
      <w:r w:rsidR="00500549">
        <w:rPr>
          <w:rFonts w:ascii="Arial Narrow" w:hAnsi="Arial Narrow" w:cs="Arial"/>
          <w:b/>
          <w:bCs/>
          <w:color w:val="000000"/>
          <w:sz w:val="28"/>
          <w:szCs w:val="28"/>
        </w:rPr>
        <w:t xml:space="preserve"> </w:t>
      </w:r>
    </w:p>
    <w:p w:rsidR="004F3377" w:rsidRPr="004F3377" w:rsidRDefault="004F3377" w:rsidP="007F705A">
      <w:pPr>
        <w:adjustRightInd w:val="0"/>
        <w:ind w:right="1109"/>
        <w:rPr>
          <w:rFonts w:ascii="Arial Narrow" w:hAnsi="Arial Narrow" w:cs="Arial"/>
          <w:color w:val="000000"/>
        </w:rPr>
      </w:pPr>
    </w:p>
    <w:p w:rsidR="007F705A" w:rsidRDefault="004F3377" w:rsidP="004F3377">
      <w:pPr>
        <w:adjustRightInd w:val="0"/>
        <w:ind w:right="1109"/>
        <w:jc w:val="center"/>
        <w:rPr>
          <w:rFonts w:ascii="Arial Narrow" w:hAnsi="Arial Narrow" w:cs="Arial"/>
          <w:b/>
          <w:bCs/>
          <w:color w:val="000000"/>
        </w:rPr>
      </w:pPr>
      <w:r w:rsidRPr="004F3377">
        <w:rPr>
          <w:rFonts w:ascii="Arial Narrow" w:hAnsi="Arial Narrow" w:cs="Arial"/>
          <w:b/>
          <w:bCs/>
          <w:color w:val="000000"/>
        </w:rPr>
        <w:t xml:space="preserve">WYKAZ </w:t>
      </w:r>
      <w:r w:rsidR="007F705A">
        <w:rPr>
          <w:rFonts w:ascii="Arial Narrow" w:hAnsi="Arial Narrow" w:cs="Arial"/>
          <w:b/>
          <w:bCs/>
          <w:color w:val="000000"/>
        </w:rPr>
        <w:t xml:space="preserve">OSÓB </w:t>
      </w:r>
    </w:p>
    <w:p w:rsidR="004F3377" w:rsidRPr="004F3377" w:rsidRDefault="007F705A" w:rsidP="004F3377">
      <w:pPr>
        <w:adjustRightInd w:val="0"/>
        <w:ind w:right="1109"/>
        <w:jc w:val="center"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skierowanych do realizacji robót</w:t>
      </w:r>
    </w:p>
    <w:p w:rsidR="004F3377" w:rsidRP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  <w:bookmarkStart w:id="1" w:name="_Hlk126582653"/>
      <w:r w:rsidRPr="004F3377">
        <w:rPr>
          <w:rFonts w:ascii="Arial Narrow" w:hAnsi="Arial Narrow" w:cs="Arial"/>
          <w:color w:val="000000"/>
        </w:rPr>
        <w:t xml:space="preserve">Zgodnie z postępowaniem zakupowym pn. </w:t>
      </w:r>
      <w:r>
        <w:rPr>
          <w:rFonts w:ascii="Arial Narrow" w:hAnsi="Arial Narrow" w:cs="Calibri"/>
          <w:b/>
        </w:rPr>
        <w:t>Remont instalacji elektrycznej w kościele p.w. św. Brunona w Bartoszycach</w:t>
      </w:r>
      <w:r w:rsidRPr="004F3377">
        <w:rPr>
          <w:rFonts w:ascii="Arial Narrow" w:hAnsi="Arial Narrow" w:cs="Arial"/>
          <w:color w:val="000000"/>
        </w:rPr>
        <w:t xml:space="preserve">, </w:t>
      </w:r>
      <w:r w:rsidRPr="004F3377">
        <w:rPr>
          <w:rFonts w:ascii="Arial Narrow" w:hAnsi="Arial Narrow" w:cs="Arial"/>
        </w:rPr>
        <w:t>oświadczam, co następuje:</w:t>
      </w:r>
    </w:p>
    <w:bookmarkEnd w:id="1"/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  <w:u w:val="single"/>
        </w:rPr>
      </w:pPr>
    </w:p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  <w:u w:val="single"/>
        </w:rPr>
        <w:t>Dane dotyczące wykonawcy</w:t>
      </w: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>Nazwa wykonawcy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 xml:space="preserve">Adres wykonawcy 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 xml:space="preserve">Miejscowość ................................................ Data  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7F705A" w:rsidRPr="007F705A" w:rsidRDefault="007F705A" w:rsidP="007F705A">
      <w:pPr>
        <w:adjustRightInd w:val="0"/>
        <w:ind w:right="893"/>
        <w:jc w:val="both"/>
        <w:rPr>
          <w:rFonts w:ascii="Arial Narrow" w:hAnsi="Arial Narrow" w:cs="Arial"/>
          <w:color w:val="000000"/>
        </w:rPr>
      </w:pPr>
      <w:bookmarkStart w:id="2" w:name="OLE_LINK17"/>
      <w:bookmarkStart w:id="3" w:name="OLE_LINK18"/>
      <w:r w:rsidRPr="007F705A">
        <w:rPr>
          <w:rFonts w:ascii="Arial Narrow" w:hAnsi="Arial Narrow" w:cs="Arial"/>
          <w:color w:val="000000"/>
        </w:rPr>
        <w:t>Wykaz osób, skierowanych przez wykonawcę do realizacji robót, w szczególności odpowiedzialnych za świadczenie usług, kontrolę jakości lub kierowanie robotami budowlanymi, wraz z informacjami na temat ich kwalifikacji zawodowych, uprawnień, doświadczenia i wykształcenia niezbędnych do wykonania robót, a także zakresu wykonywanych przez nie czynności oraz informacją o podstawie do dysponowania tymi osobami</w:t>
      </w:r>
      <w:bookmarkEnd w:id="2"/>
      <w:bookmarkEnd w:id="3"/>
      <w:r w:rsidRPr="007F705A">
        <w:rPr>
          <w:rFonts w:ascii="Arial Narrow" w:hAnsi="Arial Narrow" w:cs="Arial"/>
          <w:color w:val="000000"/>
        </w:rPr>
        <w:t>.</w:t>
      </w:r>
    </w:p>
    <w:p w:rsidR="004F3377" w:rsidRPr="004F3377" w:rsidRDefault="004F3377" w:rsidP="007F705A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7F705A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tbl>
      <w:tblPr>
        <w:tblW w:w="93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2277"/>
        <w:gridCol w:w="1559"/>
        <w:gridCol w:w="1703"/>
        <w:gridCol w:w="1786"/>
        <w:gridCol w:w="1509"/>
      </w:tblGrid>
      <w:tr w:rsidR="00AD3F30" w:rsidRPr="004A2227" w:rsidTr="00AD3F30">
        <w:trPr>
          <w:trHeight w:val="1399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12687A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 xml:space="preserve">Rola w realizacji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robót</w:t>
            </w:r>
            <w:r>
              <w:rPr>
                <w:rFonts w:ascii="Arial" w:hAnsi="Arial" w:cs="Arial"/>
                <w:bCs/>
                <w:sz w:val="20"/>
                <w:szCs w:val="20"/>
              </w:rPr>
              <w:t>(kierownik budowy)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Spełnienie wymagań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9624F3">
              <w:rPr>
                <w:rFonts w:ascii="Arial" w:hAnsi="Arial" w:cs="Arial"/>
                <w:b/>
                <w:bCs/>
                <w:sz w:val="20"/>
                <w:szCs w:val="20"/>
              </w:rPr>
              <w:t>art. 37c ustawy o ochronie zabytków</w:t>
            </w:r>
          </w:p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Kwalifikacje zawodowe (wykształcenie ze wskazaniem specjalności)</w:t>
            </w:r>
          </w:p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Informacja o podstawie dysponowaniem tymi osobami</w:t>
            </w:r>
          </w:p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[np. umowa o pracę]</w:t>
            </w:r>
          </w:p>
        </w:tc>
      </w:tr>
      <w:tr w:rsidR="00AD3F30" w:rsidRPr="004A2227" w:rsidTr="00AD3F30">
        <w:trPr>
          <w:trHeight w:val="115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4A2227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12687A" w:rsidRDefault="00AD3F30" w:rsidP="007F705A">
            <w:pPr>
              <w:adjustRightInd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12687A">
              <w:rPr>
                <w:rFonts w:ascii="Arial" w:hAnsi="Arial" w:cs="Arial"/>
                <w:bCs/>
                <w:sz w:val="20"/>
                <w:szCs w:val="20"/>
              </w:rPr>
              <w:t>soba kierująca robotami / samodzielnie wykonująca prace konserwatorskie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/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AD3F30" w:rsidRPr="004A2227" w:rsidTr="00AD3F30">
        <w:trPr>
          <w:trHeight w:val="1419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4A2227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12687A" w:rsidRDefault="00AD3F30" w:rsidP="007F705A">
            <w:pPr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 xml:space="preserve">Rola w realizacji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robót</w:t>
            </w:r>
            <w:r>
              <w:rPr>
                <w:rFonts w:ascii="Arial" w:hAnsi="Arial" w:cs="Arial"/>
                <w:bCs/>
                <w:sz w:val="20"/>
                <w:szCs w:val="20"/>
              </w:rPr>
              <w:t>(kierownik budowy)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4A2227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uprawnień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Kwalifikacje zawodowe (wykształcenie ze wskazaniem specjalności)</w:t>
            </w:r>
          </w:p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Informacja o podstawie dysponowaniem tymi osobami</w:t>
            </w:r>
          </w:p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4A2227">
              <w:rPr>
                <w:rFonts w:ascii="Arial" w:hAnsi="Arial" w:cs="Arial"/>
                <w:b/>
                <w:sz w:val="20"/>
                <w:szCs w:val="20"/>
              </w:rPr>
              <w:t>[np. umowa o pracę]</w:t>
            </w:r>
          </w:p>
        </w:tc>
      </w:tr>
      <w:tr w:rsidR="00AD3F30" w:rsidRPr="004A2227" w:rsidTr="00AD3F30">
        <w:trPr>
          <w:trHeight w:val="243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4A2227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kierownik budowy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F30" w:rsidRPr="004A2227" w:rsidRDefault="00AD3F30" w:rsidP="007F705A">
            <w:pPr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:rsidR="007F705A" w:rsidRPr="004A2227" w:rsidRDefault="007F705A" w:rsidP="007F705A">
      <w:pPr>
        <w:adjustRightInd w:val="0"/>
        <w:jc w:val="both"/>
        <w:rPr>
          <w:rFonts w:ascii="Arial" w:hAnsi="Arial" w:cs="Arial"/>
          <w:color w:val="000000"/>
        </w:rPr>
      </w:pPr>
      <w:r w:rsidRPr="004A2227">
        <w:rPr>
          <w:rFonts w:ascii="Arial" w:hAnsi="Arial" w:cs="Arial"/>
          <w:color w:val="000000"/>
        </w:rPr>
        <w:tab/>
      </w:r>
      <w:r w:rsidRPr="004A2227">
        <w:rPr>
          <w:rFonts w:ascii="Arial" w:hAnsi="Arial" w:cs="Arial"/>
          <w:color w:val="000000"/>
        </w:rPr>
        <w:tab/>
      </w:r>
      <w:r w:rsidRPr="004A2227">
        <w:rPr>
          <w:rFonts w:ascii="Arial" w:hAnsi="Arial" w:cs="Arial"/>
          <w:color w:val="000000"/>
        </w:rPr>
        <w:tab/>
      </w:r>
      <w:r w:rsidRPr="004A2227">
        <w:rPr>
          <w:rFonts w:ascii="Arial" w:hAnsi="Arial" w:cs="Arial"/>
          <w:color w:val="000000"/>
        </w:rPr>
        <w:tab/>
      </w:r>
      <w:r w:rsidRPr="004A2227">
        <w:rPr>
          <w:rFonts w:ascii="Arial" w:hAnsi="Arial" w:cs="Arial"/>
          <w:color w:val="000000"/>
        </w:rPr>
        <w:tab/>
      </w:r>
    </w:p>
    <w:p w:rsidR="007F705A" w:rsidRPr="004A2227" w:rsidRDefault="007F705A" w:rsidP="007F705A">
      <w:pPr>
        <w:adjustRightInd w:val="0"/>
        <w:jc w:val="both"/>
        <w:rPr>
          <w:rFonts w:ascii="Arial" w:hAnsi="Arial" w:cs="Arial"/>
          <w:color w:val="000000"/>
        </w:rPr>
      </w:pPr>
    </w:p>
    <w:p w:rsidR="007F705A" w:rsidRPr="0071043E" w:rsidRDefault="007F705A" w:rsidP="007F705A">
      <w:pPr>
        <w:ind w:right="143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 potwierdzenie powyższego dołączamy </w:t>
      </w:r>
      <w:r w:rsidRPr="0071043E">
        <w:rPr>
          <w:rFonts w:ascii="Arial" w:hAnsi="Arial" w:cs="Arial"/>
          <w:b/>
          <w:bCs/>
          <w:sz w:val="20"/>
          <w:szCs w:val="20"/>
        </w:rPr>
        <w:t>kopią dokumentów potwierdzających uprawnienia</w:t>
      </w:r>
      <w:r w:rsidR="00706928">
        <w:rPr>
          <w:rFonts w:ascii="Arial" w:hAnsi="Arial" w:cs="Arial"/>
          <w:b/>
          <w:bCs/>
          <w:sz w:val="20"/>
          <w:szCs w:val="20"/>
        </w:rPr>
        <w:t>, których sam nie zweryfikuje Zamawiający</w:t>
      </w:r>
      <w:bookmarkStart w:id="4" w:name="_GoBack"/>
      <w:bookmarkEnd w:id="4"/>
      <w:r w:rsidRPr="0071043E">
        <w:rPr>
          <w:rFonts w:ascii="Arial" w:hAnsi="Arial" w:cs="Arial"/>
          <w:b/>
          <w:bCs/>
          <w:sz w:val="20"/>
          <w:szCs w:val="20"/>
        </w:rPr>
        <w:t>.</w:t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ind w:right="1109"/>
        <w:rPr>
          <w:rFonts w:ascii="Arial Narrow" w:hAnsi="Arial Narrow" w:cs="Arial"/>
        </w:rPr>
      </w:pPr>
      <w:bookmarkStart w:id="5" w:name="_Hlk126582748"/>
    </w:p>
    <w:p w:rsidR="004F3377" w:rsidRPr="004F3377" w:rsidRDefault="004F3377" w:rsidP="004F3377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t>.......................................................................</w:t>
      </w:r>
    </w:p>
    <w:p w:rsidR="004F3377" w:rsidRPr="004F3377" w:rsidRDefault="004F3377" w:rsidP="004F3377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t>/podpis osoby/osób uprawnionych</w:t>
      </w:r>
    </w:p>
    <w:p w:rsidR="00190488" w:rsidRPr="00E5273E" w:rsidRDefault="004F3377" w:rsidP="00E5273E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lastRenderedPageBreak/>
        <w:t>do reprezentowania wykonawcy/</w:t>
      </w:r>
      <w:bookmarkEnd w:id="5"/>
    </w:p>
    <w:sectPr w:rsidR="00190488" w:rsidRPr="00E5273E" w:rsidSect="004F3377">
      <w:headerReference w:type="default" r:id="rId7"/>
      <w:footerReference w:type="default" r:id="rId8"/>
      <w:pgSz w:w="11910" w:h="16840"/>
      <w:pgMar w:top="1338" w:right="255" w:bottom="958" w:left="981" w:header="0" w:footer="76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A6F" w:rsidRDefault="00656A6F">
      <w:r>
        <w:separator/>
      </w:r>
    </w:p>
  </w:endnote>
  <w:endnote w:type="continuationSeparator" w:id="0">
    <w:p w:rsidR="00656A6F" w:rsidRDefault="0065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DE6" w:rsidRDefault="00822DEE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3924935</wp:posOffset>
              </wp:positionH>
              <wp:positionV relativeFrom="page">
                <wp:posOffset>10065385</wp:posOffset>
              </wp:positionV>
              <wp:extent cx="262890" cy="139700"/>
              <wp:effectExtent l="635" t="0" r="3175" b="0"/>
              <wp:wrapNone/>
              <wp:docPr id="2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8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DE6" w:rsidRDefault="002E2355">
                          <w:pPr>
                            <w:pStyle w:val="Tekstpodstawowy"/>
                            <w:spacing w:line="193" w:lineRule="exact"/>
                            <w:ind w:left="6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</w:rPr>
                            <w:fldChar w:fldCharType="begin"/>
                          </w:r>
                          <w:r w:rsidR="00656A6F">
                            <w:rPr>
                              <w:rFonts w:ascii="Arial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fldChar w:fldCharType="separate"/>
                          </w:r>
                          <w:r w:rsidR="00706928">
                            <w:rPr>
                              <w:rFonts w:ascii="Arial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Arial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09.05pt;margin-top:792.55pt;width:20.7pt;height:1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" filled="f" stroked="f">
              <v:textbox inset="0,0,0,0">
                <w:txbxContent>
                  <w:p w:rsidR="00053DE6" w:rsidRDefault="002E2355">
                    <w:pPr>
                      <w:pStyle w:val="Tekstpodstawowy"/>
                      <w:spacing w:line="193" w:lineRule="exact"/>
                      <w:ind w:left="6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spacing w:val="-5"/>
                      </w:rPr>
                      <w:fldChar w:fldCharType="begin"/>
                    </w:r>
                    <w:r w:rsidR="00656A6F">
                      <w:rPr>
                        <w:rFonts w:ascii="Arial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</w:rPr>
                      <w:fldChar w:fldCharType="separate"/>
                    </w:r>
                    <w:r w:rsidR="00706928">
                      <w:rPr>
                        <w:rFonts w:ascii="Arial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Arial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A6F" w:rsidRDefault="00656A6F">
      <w:r>
        <w:separator/>
      </w:r>
    </w:p>
  </w:footnote>
  <w:footnote w:type="continuationSeparator" w:id="0">
    <w:p w:rsidR="00656A6F" w:rsidRDefault="0065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5A4" w:rsidRDefault="00DD65A4" w:rsidP="004F3377">
    <w:pPr>
      <w:pStyle w:val="Nagwek"/>
      <w:jc w:val="center"/>
    </w:pPr>
  </w:p>
  <w:p w:rsidR="00DD65A4" w:rsidRDefault="00DD65A4" w:rsidP="004F3377">
    <w:pPr>
      <w:pStyle w:val="Nagwek"/>
      <w:jc w:val="center"/>
    </w:pPr>
  </w:p>
  <w:p w:rsidR="004F3377" w:rsidRDefault="002E2355" w:rsidP="004F3377">
    <w:pPr>
      <w:pStyle w:val="Nagwek"/>
      <w:jc w:val="center"/>
    </w:pPr>
    <w:r>
      <w:fldChar w:fldCharType="begin"/>
    </w:r>
    <w:r w:rsidR="004F3377">
      <w:instrText xml:space="preserve"> INCLUDEPICTURE "https://cdn05.sulimo.pl/media/userfiles/potokgorny.com.pl/Polski_lad_BGK_copy.jpg" \* MERGEFORMATINET </w:instrText>
    </w:r>
    <w:r>
      <w:fldChar w:fldCharType="separate"/>
    </w:r>
    <w:r w:rsidR="004F3377">
      <w:rPr>
        <w:noProof/>
        <w:lang w:eastAsia="pl-PL"/>
      </w:rPr>
      <w:drawing>
        <wp:inline distT="0" distB="0" distL="0" distR="0">
          <wp:extent cx="4038600" cy="1028700"/>
          <wp:effectExtent l="0" t="0" r="0" b="0"/>
          <wp:docPr id="1" name="Obraz 1" descr="Loga dwóch polskich instytucji: po lewej &quot;Polski Ład&quot; z graficznym motywem koperty, po prawej logo &quot;BGK - Bank Gospodarstwa Krajowego&quot; z czerwonym kwadratem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wóch polskich instytucji: po lewej &quot;Polski Ład&quot; z graficznym motywem koperty, po prawej logo &quot;BGK - Bank Gospodarstwa Krajowego&quot; z czerwonym kwadratem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B06ECF9-6495-4434-84B6-901E942A74E5}"/>
  </w:docVars>
  <w:rsids>
    <w:rsidRoot w:val="00053DE6"/>
    <w:rsid w:val="00053DE6"/>
    <w:rsid w:val="000C24D7"/>
    <w:rsid w:val="001545AF"/>
    <w:rsid w:val="00190488"/>
    <w:rsid w:val="00247BAC"/>
    <w:rsid w:val="002708CE"/>
    <w:rsid w:val="00270E3B"/>
    <w:rsid w:val="002E2355"/>
    <w:rsid w:val="003128D3"/>
    <w:rsid w:val="00383373"/>
    <w:rsid w:val="00467FC9"/>
    <w:rsid w:val="004F3377"/>
    <w:rsid w:val="00500549"/>
    <w:rsid w:val="0050162F"/>
    <w:rsid w:val="00615507"/>
    <w:rsid w:val="00656A6F"/>
    <w:rsid w:val="00706928"/>
    <w:rsid w:val="007131AF"/>
    <w:rsid w:val="007F705A"/>
    <w:rsid w:val="008221D3"/>
    <w:rsid w:val="00822DEE"/>
    <w:rsid w:val="00893AEE"/>
    <w:rsid w:val="009716DC"/>
    <w:rsid w:val="00AD3F30"/>
    <w:rsid w:val="00B3527C"/>
    <w:rsid w:val="00B35450"/>
    <w:rsid w:val="00B441C6"/>
    <w:rsid w:val="00B77115"/>
    <w:rsid w:val="00C24CBD"/>
    <w:rsid w:val="00C76CA1"/>
    <w:rsid w:val="00DD65A4"/>
    <w:rsid w:val="00E44DFA"/>
    <w:rsid w:val="00E5273E"/>
    <w:rsid w:val="00E70D0B"/>
    <w:rsid w:val="00F54BB0"/>
    <w:rsid w:val="00FA5A10"/>
    <w:rsid w:val="00FF5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4376BED-A51E-4C2E-9692-9881A122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355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2E2355"/>
    <w:pPr>
      <w:ind w:left="1288"/>
      <w:outlineLvl w:val="0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23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2E2355"/>
    <w:pPr>
      <w:spacing w:before="122"/>
      <w:ind w:left="1854" w:hanging="566"/>
    </w:pPr>
    <w:rPr>
      <w:rFonts w:ascii="Arial" w:eastAsia="Arial" w:hAnsi="Arial" w:cs="Arial"/>
      <w:sz w:val="18"/>
      <w:szCs w:val="18"/>
    </w:rPr>
  </w:style>
  <w:style w:type="paragraph" w:styleId="Tekstpodstawowy">
    <w:name w:val="Body Text"/>
    <w:basedOn w:val="Normalny"/>
    <w:uiPriority w:val="1"/>
    <w:qFormat/>
    <w:rsid w:val="002E2355"/>
    <w:rPr>
      <w:sz w:val="18"/>
      <w:szCs w:val="18"/>
    </w:rPr>
  </w:style>
  <w:style w:type="paragraph" w:styleId="Akapitzlist">
    <w:name w:val="List Paragraph"/>
    <w:basedOn w:val="Normalny"/>
    <w:uiPriority w:val="1"/>
    <w:qFormat/>
    <w:rsid w:val="002E2355"/>
    <w:pPr>
      <w:ind w:left="2008" w:hanging="360"/>
    </w:pPr>
  </w:style>
  <w:style w:type="paragraph" w:customStyle="1" w:styleId="TableParagraph">
    <w:name w:val="Table Paragraph"/>
    <w:basedOn w:val="Normalny"/>
    <w:uiPriority w:val="1"/>
    <w:qFormat/>
    <w:rsid w:val="002E2355"/>
  </w:style>
  <w:style w:type="paragraph" w:styleId="Nagwek">
    <w:name w:val="header"/>
    <w:basedOn w:val="Normalny"/>
    <w:link w:val="NagwekZnak"/>
    <w:uiPriority w:val="99"/>
    <w:unhideWhenUsed/>
    <w:rsid w:val="004F3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337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F3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3377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A1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B06ECF9-6495-4434-84B6-901E942A74E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E76C3214.dotm</Template>
  <TotalTime>1</TotalTime>
  <Pages>2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Poddenek Wioletta</dc:creator>
  <cp:keywords/>
  <dc:description/>
  <cp:lastModifiedBy>Poddenek Wioletta</cp:lastModifiedBy>
  <cp:revision>3</cp:revision>
  <dcterms:created xsi:type="dcterms:W3CDTF">2024-07-04T08:31:00Z</dcterms:created>
  <dcterms:modified xsi:type="dcterms:W3CDTF">2024-07-04T08:34:00Z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2023-09-20T10:00:00Z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2024-06-29T10:00:00Z</vt:filetime>
  </property>
  <property fmtid="{D5CDD505-2E9C-101B-9397-08002B2CF9AE}" pid="5" name="Producer">
    <vt:lpwstr>Microsoft® Word dla Microsoft 365</vt:lpwstr>
  </property>
</Properties>
</file>